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>ANEXO III</w:t>
      </w:r>
    </w:p>
    <w:p w:rsidR="000474D9" w:rsidRPr="00026979" w:rsidRDefault="000474D9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026979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026979">
        <w:rPr>
          <w:rFonts w:cstheme="minorHAnsi"/>
          <w:b/>
          <w:sz w:val="24"/>
          <w:szCs w:val="24"/>
        </w:rPr>
        <w:t xml:space="preserve">COMPÕEM A RENDA </w:t>
      </w:r>
      <w:r w:rsidR="0064175D">
        <w:rPr>
          <w:rFonts w:cstheme="minorHAnsi"/>
          <w:b/>
          <w:sz w:val="24"/>
          <w:szCs w:val="24"/>
        </w:rPr>
        <w:t>FAMILIAR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Eu,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bookmarkStart w:id="0" w:name="_GoBack"/>
      <w:r w:rsidR="00184F50">
        <w:rPr>
          <w:rFonts w:cstheme="minorHAnsi"/>
          <w:noProof/>
          <w:sz w:val="24"/>
          <w:szCs w:val="24"/>
        </w:rPr>
        <w:t>____________________________</w:t>
      </w:r>
      <w:bookmarkEnd w:id="0"/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, inscrito no CPF sob o nº.</w:t>
      </w:r>
      <w:r w:rsidR="00184F50" w:rsidRPr="00184F50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, pertencente a um núcleo familiar de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 pessoas, pleiteante a uma vaga no proc</w:t>
      </w:r>
      <w:r w:rsidR="00257967" w:rsidRPr="00026979">
        <w:rPr>
          <w:rFonts w:cstheme="minorHAnsi"/>
          <w:sz w:val="24"/>
          <w:szCs w:val="24"/>
        </w:rPr>
        <w:t xml:space="preserve">esso seletivo para os cursos </w:t>
      </w:r>
      <w:r w:rsidR="00E077B7" w:rsidRPr="00026979">
        <w:rPr>
          <w:rFonts w:cstheme="minorHAnsi"/>
          <w:sz w:val="24"/>
          <w:szCs w:val="24"/>
        </w:rPr>
        <w:t xml:space="preserve">de </w:t>
      </w:r>
      <w:r w:rsidR="008947D4" w:rsidRPr="00026979">
        <w:rPr>
          <w:rFonts w:cstheme="minorHAnsi"/>
          <w:sz w:val="24"/>
          <w:szCs w:val="24"/>
        </w:rPr>
        <w:t>especialização</w:t>
      </w:r>
      <w:r w:rsidRPr="00026979">
        <w:rPr>
          <w:rFonts w:cstheme="minorHAnsi"/>
          <w:sz w:val="24"/>
          <w:szCs w:val="24"/>
        </w:rPr>
        <w:t>, declaro que a nossa renda familiar soma R$</w:t>
      </w:r>
      <w:r w:rsidR="0085499E" w:rsidRPr="00026979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17ACD" w:rsidRPr="00026979" w:rsidRDefault="00517ACD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26979" w:rsidP="00792687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026979" w:rsidRDefault="00677A05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133DC4" w:rsidRPr="00026979" w:rsidRDefault="00133DC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Assinatura do candidato </w:t>
      </w:r>
    </w:p>
    <w:p w:rsidR="000F7C8F" w:rsidRPr="00026979" w:rsidRDefault="000F7C8F" w:rsidP="000F7C8F">
      <w:pPr>
        <w:rPr>
          <w:rFonts w:cstheme="minorHAnsi"/>
          <w:sz w:val="24"/>
          <w:szCs w:val="24"/>
        </w:rPr>
      </w:pPr>
    </w:p>
    <w:sectPr w:rsidR="000F7C8F" w:rsidRPr="00026979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FB3" w:rsidRDefault="00517FB3" w:rsidP="0098632C">
      <w:pPr>
        <w:spacing w:after="0" w:line="240" w:lineRule="auto"/>
      </w:pPr>
      <w:r>
        <w:separator/>
      </w:r>
    </w:p>
  </w:endnote>
  <w:endnote w:type="continuationSeparator" w:id="0">
    <w:p w:rsidR="00517FB3" w:rsidRDefault="00517FB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r w:rsidR="00FF0C11">
      <w:fldChar w:fldCharType="begin"/>
    </w:r>
    <w:r w:rsidR="00FF0C11">
      <w:instrText xml:space="preserve"> NUMPAGES   \* MERGEFORMAT </w:instrText>
    </w:r>
    <w:r w:rsidR="00FF0C11">
      <w:fldChar w:fldCharType="separate"/>
    </w:r>
    <w:r w:rsidR="008947D4">
      <w:rPr>
        <w:noProof/>
      </w:rPr>
      <w:t>1</w:t>
    </w:r>
    <w:r w:rsidR="00FF0C1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FB3" w:rsidRDefault="00517FB3" w:rsidP="0098632C">
      <w:pPr>
        <w:spacing w:after="0" w:line="240" w:lineRule="auto"/>
      </w:pPr>
      <w:r>
        <w:separator/>
      </w:r>
    </w:p>
  </w:footnote>
  <w:footnote w:type="continuationSeparator" w:id="0">
    <w:p w:rsidR="00517FB3" w:rsidRDefault="00517FB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026979">
      <w:rPr>
        <w:rFonts w:cstheme="minorHAnsi"/>
        <w:b/>
        <w:sz w:val="16"/>
        <w:szCs w:val="16"/>
      </w:rPr>
      <w:t>MINISTÉRIO DA EDUCAÇÃO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SECRETARIA DE EDUCAÇÃO PROFISSIONAL E TECNOLÓGICA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INSTITUTO FEDERAL DE EDUCAÇÃO, CIÊNCIA E TECNOLOGIA DE MATO GROSSO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96723D" w:rsidRPr="00026979" w:rsidRDefault="004459E4" w:rsidP="003C7343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4459E4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1PGnZur+qyZj2/skPgq7LzNQLbRhjaHfg95TB/n1fCgtzcCXOTP8u1AUxe6BCAUtoiFMrYtuV5jYIeEJ/mKIQ==" w:salt="snOuiigHvsgiy3vsnijhR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6979"/>
    <w:rsid w:val="00034363"/>
    <w:rsid w:val="000474D9"/>
    <w:rsid w:val="00053BC2"/>
    <w:rsid w:val="00081F45"/>
    <w:rsid w:val="000B5842"/>
    <w:rsid w:val="000F7C8F"/>
    <w:rsid w:val="00133DC4"/>
    <w:rsid w:val="0013755D"/>
    <w:rsid w:val="00184F50"/>
    <w:rsid w:val="001A6A06"/>
    <w:rsid w:val="001B63E2"/>
    <w:rsid w:val="00222E66"/>
    <w:rsid w:val="0023190E"/>
    <w:rsid w:val="00257967"/>
    <w:rsid w:val="003133D1"/>
    <w:rsid w:val="003327AE"/>
    <w:rsid w:val="00347D85"/>
    <w:rsid w:val="00356086"/>
    <w:rsid w:val="003650C7"/>
    <w:rsid w:val="003C7343"/>
    <w:rsid w:val="004459E4"/>
    <w:rsid w:val="004A47DF"/>
    <w:rsid w:val="004D27F0"/>
    <w:rsid w:val="00517ACD"/>
    <w:rsid w:val="00517FB3"/>
    <w:rsid w:val="00550E4F"/>
    <w:rsid w:val="005A6FD3"/>
    <w:rsid w:val="005D1D36"/>
    <w:rsid w:val="00610D4A"/>
    <w:rsid w:val="006271B1"/>
    <w:rsid w:val="0064175D"/>
    <w:rsid w:val="006429A8"/>
    <w:rsid w:val="00677A05"/>
    <w:rsid w:val="006B73F5"/>
    <w:rsid w:val="006C4ED9"/>
    <w:rsid w:val="00726B21"/>
    <w:rsid w:val="00792687"/>
    <w:rsid w:val="007C000B"/>
    <w:rsid w:val="0085499E"/>
    <w:rsid w:val="00894641"/>
    <w:rsid w:val="008947D4"/>
    <w:rsid w:val="008D0374"/>
    <w:rsid w:val="008D5F95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C04127"/>
    <w:rsid w:val="00C05879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F4235A"/>
    <w:rsid w:val="00F45630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28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2021-08-20T15:19:00Z</dcterms:created>
  <dcterms:modified xsi:type="dcterms:W3CDTF">2025-08-13T12:00:00Z</dcterms:modified>
</cp:coreProperties>
</file>